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D320C2" w14:textId="77777777" w:rsidR="00B863FD" w:rsidRPr="00B863FD" w:rsidRDefault="00B863FD" w:rsidP="000A5B38">
      <w:pPr>
        <w:rPr>
          <w:rFonts w:ascii="Arial" w:hAnsi="Arial" w:cs="Arial"/>
        </w:rPr>
      </w:pPr>
    </w:p>
    <w:sectPr w:rsidR="00B863FD" w:rsidRPr="00B863FD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1DEBBC" w14:textId="77777777" w:rsidR="00445A83" w:rsidRDefault="00445A83">
      <w:r>
        <w:separator/>
      </w:r>
    </w:p>
  </w:endnote>
  <w:endnote w:type="continuationSeparator" w:id="0">
    <w:p w14:paraId="3F1AADEB" w14:textId="77777777" w:rsidR="00445A83" w:rsidRDefault="00445A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78B3CF" w14:textId="77777777" w:rsidR="005F12BD" w:rsidRDefault="005F12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550B4" w14:textId="42EA6BD1" w:rsidR="008A7092" w:rsidRDefault="005F12BD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DE4A8A2" wp14:editId="3EAB0BA4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7BB898A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20986B3F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125709E2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3022ED35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E4A8A2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7" type="#_x0000_t202" style="position:absolute;margin-left:415.8pt;margin-top:-10pt;width:107.9pt;height:72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" fillcolor="window" stroked="f">
              <v:textbox inset="3mm,2.5mm">
                <w:txbxContent>
                  <w:p w14:paraId="67BB898A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20986B3F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125709E2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3022ED35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8261091" wp14:editId="53BCFBA0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D17360E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E81A9B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3F591B1D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BF0CD6"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5871F98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8261091" id="Text Box 22" o:spid="_x0000_s1028" type="#_x0000_t202" style="position:absolute;margin-left:312.6pt;margin-top:-9.95pt;width:97.25pt;height:60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" fillcolor="window" stroked="f">
              <v:textbox inset="3mm,2.5mm">
                <w:txbxContent>
                  <w:p w14:paraId="6D17360E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E81A9B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3F591B1D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BF0CD6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5871F98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756499F" wp14:editId="53DF64CF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E1A12BB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694D5D2F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57FCB854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756499F" id="Text Box 21" o:spid="_x0000_s1029" type="#_x0000_t202" style="position:absolute;margin-left:206.25pt;margin-top:-9.95pt;width:97.25pt;height:57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" fillcolor="window" stroked="f">
              <v:textbox inset="3mm,2.5mm">
                <w:txbxContent>
                  <w:p w14:paraId="1E1A12BB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694D5D2F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57FCB854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452FC0E" wp14:editId="67F3EF87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B705A67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1048FD5C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5B2C6107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509322A2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452FC0E" id="Text Box 20" o:spid="_x0000_s1030" type="#_x0000_t202" style="position:absolute;margin-left:99.35pt;margin-top:-9.95pt;width:108.5pt;height:6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" fillcolor="window" stroked="f">
              <v:textbox inset="3mm,2.5mm">
                <w:txbxContent>
                  <w:p w14:paraId="2B705A67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1048FD5C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5B2C6107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509322A2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E9C6DC4" wp14:editId="4FB7CAC0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BD88BEA" w14:textId="77777777" w:rsidR="008A7092" w:rsidRPr="00BF0CD6" w:rsidRDefault="008A7092" w:rsidP="008A7092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E9C6DC4" id="Text Box 19" o:spid="_x0000_s1031" type="#_x0000_t202" style="position:absolute;margin-left:-8.9pt;margin-top:53.45pt;width:498.5pt;height:27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" fillcolor="window" stroked="f">
              <v:textbox inset="3mm,2.5mm">
                <w:txbxContent>
                  <w:p w14:paraId="3BD88BEA" w14:textId="77777777" w:rsidR="008A7092" w:rsidRPr="00BF0CD6" w:rsidRDefault="008A7092" w:rsidP="008A7092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22BD962" wp14:editId="765F8163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6A83604" w14:textId="77777777" w:rsidR="00B863FD" w:rsidRPr="00D115D7" w:rsidRDefault="00B863FD" w:rsidP="00B863FD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1E2D11BE" w14:textId="77777777" w:rsidR="00B863FD" w:rsidRPr="006A3B9F" w:rsidRDefault="00B863FD" w:rsidP="00B863FD">
                          <w:pPr>
                            <w:ind w:left="1134"/>
                            <w:rPr>
                              <w:szCs w:val="13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 D Golding, 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N Mufamadi, Ms. D Maphanzela</w:t>
                          </w:r>
                        </w:p>
                        <w:p w14:paraId="420E7B24" w14:textId="77777777" w:rsidR="00653E2C" w:rsidRPr="00CB19A4" w:rsidRDefault="00653E2C" w:rsidP="00CB19A4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22BD962" id="Text Box 18" o:spid="_x0000_s1032" type="#_x0000_t202" style="position:absolute;margin-left:-8.6pt;margin-top:72.55pt;width:399.45pt;height:56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" filled="f" stroked="f">
              <v:textbox inset="3mm,2.5mm">
                <w:txbxContent>
                  <w:p w14:paraId="26A83604" w14:textId="77777777" w:rsidR="00B863FD" w:rsidRPr="00D115D7" w:rsidRDefault="00B863FD" w:rsidP="00B863FD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1E2D11BE" w14:textId="77777777" w:rsidR="00B863FD" w:rsidRPr="006A3B9F" w:rsidRDefault="00B863FD" w:rsidP="00B863FD">
                    <w:pPr>
                      <w:ind w:left="1134"/>
                      <w:rPr>
                        <w:szCs w:val="13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 D Golding, 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N Mufamadi, Ms. D Maphanzela</w:t>
                    </w:r>
                  </w:p>
                  <w:p w14:paraId="420E7B24" w14:textId="77777777" w:rsidR="00653E2C" w:rsidRPr="00CB19A4" w:rsidRDefault="00653E2C" w:rsidP="00CB19A4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73F74FE" wp14:editId="7C122008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B2C0B47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63B9A624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64279CF3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5EBD095E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73F74FE" id="Text Box 17" o:spid="_x0000_s1033" type="#_x0000_t202" style="position:absolute;margin-left:-7.9pt;margin-top:-9.95pt;width:107.75pt;height:67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" fillcolor="window" stroked="f">
              <v:textbox inset="3mm,2.5mm">
                <w:txbxContent>
                  <w:p w14:paraId="7B2C0B47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63B9A624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64279CF3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5EBD095E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7216" behindDoc="1" locked="0" layoutInCell="1" allowOverlap="1" wp14:anchorId="68781FCB" wp14:editId="078EA3C3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140698" w14:textId="30FD96DB" w:rsidR="009D478D" w:rsidRPr="00A252C8" w:rsidRDefault="005F12BD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E17B2B6" wp14:editId="6BEAFD20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9ABEC8B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739E5C3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1D45CF3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1A2BC51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E17B2B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98.65pt;margin-top:-9.65pt;width:108.5pt;height:64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" fillcolor="window" stroked="f">
              <v:textbox inset="3mm,2.5mm">
                <w:txbxContent>
                  <w:p w14:paraId="19ABEC8B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739E5C3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1D45CF3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1A2BC51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4E2FD4D2" wp14:editId="2CDFEBC2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5A06352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350F0C9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1D63DC5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1B08F8B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E2FD4D2" id="Text Box 8" o:spid="_x0000_s1036" type="#_x0000_t202" style="position:absolute;margin-left:-7.6pt;margin-top:-9.65pt;width:107.75pt;height:67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" fillcolor="window" stroked="f">
              <v:textbox inset="3mm,2.5mm">
                <w:txbxContent>
                  <w:p w14:paraId="45A06352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350F0C9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1D63DC5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1B08F8B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C045AED" wp14:editId="58BE4EED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A828122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BA0F88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596C1515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2271BAF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C045AED" id="Text Box 7" o:spid="_x0000_s1037" type="#_x0000_t202" style="position:absolute;margin-left:314pt;margin-top:-9.65pt;width:97.25pt;height:60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" fillcolor="window" stroked="f">
              <v:textbox inset="3mm,2.5mm">
                <w:txbxContent>
                  <w:p w14:paraId="6A828122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BA0F88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596C1515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2271BAF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6E20F961" wp14:editId="7208A50C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536A9063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3A3205BA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2C1277A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20F961" id="Text Box 6" o:spid="_x0000_s1038" type="#_x0000_t202" style="position:absolute;margin-left:207.15pt;margin-top:-9.65pt;width:97.25pt;height:57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" fillcolor="window" stroked="f">
              <v:textbox inset="3mm,2.5mm">
                <w:txbxContent>
                  <w:p w14:paraId="536A9063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3A3205BA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2C1277A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20C02CA" wp14:editId="3BC19733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12655A6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76B0A4F5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71B53B2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50ABDDA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20C02CA" id="Text Box 5" o:spid="_x0000_s1039" type="#_x0000_t202" style="position:absolute;margin-left:416.4pt;margin-top:-10.05pt;width:108.55pt;height:72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" fillcolor="window" stroked="f">
              <v:textbox inset="3mm,2.5mm">
                <w:txbxContent>
                  <w:p w14:paraId="412655A6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76B0A4F5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71B53B2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50ABDDA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1D3BF4C" wp14:editId="63EEAFAE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6A65A01" w14:textId="5C3C1404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r w:rsidR="005F12BD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</w:t>
                          </w:r>
                          <w:r w:rsidR="005F12BD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5F12BD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|</w:t>
                          </w:r>
                          <w:r w:rsidR="00CD6D75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CD6D7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: 011 085 </w:t>
                          </w:r>
                          <w:r w:rsidR="005F12BD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2001 |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Fax: 011 388 </w:t>
                          </w:r>
                          <w:r w:rsidR="005F12BD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4010 |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1D3BF4C" id="Text Box 4" o:spid="_x0000_s1040" type="#_x0000_t202" style="position:absolute;margin-left:-8.1pt;margin-top:53.05pt;width:498.5pt;height:27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" filled="f" stroked="f">
              <v:textbox inset="3mm,2.5mm">
                <w:txbxContent>
                  <w:p w14:paraId="56A65A01" w14:textId="5C3C1404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</w:t>
                    </w:r>
                    <w:r w:rsidR="005F12BD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2107</w:t>
                    </w:r>
                    <w:r w:rsidR="005F12BD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5F12BD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|</w:t>
                    </w:r>
                    <w:r w:rsidR="00CD6D75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CD6D7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: 011 085 </w:t>
                    </w:r>
                    <w:r w:rsidR="005F12BD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2001 |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Fax: 011 388 </w:t>
                    </w:r>
                    <w:r w:rsidR="005F12BD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4010 |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535E9E21" wp14:editId="6CA4B1DE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E4BAAA" w14:textId="77777777" w:rsidR="00B863FD" w:rsidRPr="00D115D7" w:rsidRDefault="00B863FD" w:rsidP="00B863FD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0BF94668" w14:textId="77777777" w:rsidR="005F12BD" w:rsidRDefault="00B863FD" w:rsidP="00B863FD">
                          <w:pPr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</w:p>
                        <w:p w14:paraId="4DD9E9A4" w14:textId="4ABA91ED" w:rsidR="00B863FD" w:rsidRPr="006A3B9F" w:rsidRDefault="005F12BD" w:rsidP="005F12BD">
                          <w:pPr>
                            <w:rPr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                           </w:t>
                          </w:r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Mr.</w:t>
                          </w:r>
                          <w:r w:rsidR="00B863FD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B863FD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B863FD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N Mufamadi, Ms. D Maphanzela</w:t>
                          </w:r>
                        </w:p>
                        <w:p w14:paraId="3BE52945" w14:textId="77777777" w:rsidR="00D115D7" w:rsidRPr="00CB19A4" w:rsidRDefault="00D115D7" w:rsidP="00CB19A4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35E9E21" id="Text Box 3" o:spid="_x0000_s1041" type="#_x0000_t202" style="position:absolute;margin-left:-8.6pt;margin-top:72.55pt;width:399.45pt;height:5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" filled="f" stroked="f">
              <v:textbox inset="3mm,2.5mm">
                <w:txbxContent>
                  <w:p w14:paraId="5CE4BAAA" w14:textId="77777777" w:rsidR="00B863FD" w:rsidRPr="00D115D7" w:rsidRDefault="00B863FD" w:rsidP="00B863FD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0BF94668" w14:textId="77777777" w:rsidR="005F12BD" w:rsidRDefault="00B863FD" w:rsidP="00B863FD">
                    <w:pPr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</w:p>
                  <w:p w14:paraId="4DD9E9A4" w14:textId="4ABA91ED" w:rsidR="00B863FD" w:rsidRPr="006A3B9F" w:rsidRDefault="005F12BD" w:rsidP="005F12BD">
                    <w:pPr>
                      <w:rPr>
                        <w:szCs w:val="13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                           </w:t>
                    </w:r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Mr.</w:t>
                    </w:r>
                    <w:r w:rsidR="00B863FD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B863FD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B863FD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N Mufamadi, Ms. D Maphanzela</w:t>
                    </w:r>
                  </w:p>
                  <w:p w14:paraId="3BE52945" w14:textId="77777777" w:rsidR="00D115D7" w:rsidRPr="00CB19A4" w:rsidRDefault="00D115D7" w:rsidP="00CB19A4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6192" behindDoc="1" locked="0" layoutInCell="1" allowOverlap="1" wp14:anchorId="6FE52875" wp14:editId="55EC6552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5168" behindDoc="1" locked="0" layoutInCell="1" allowOverlap="1" wp14:anchorId="454E13DA" wp14:editId="01BB71CD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86CA00" w14:textId="77777777" w:rsidR="00445A83" w:rsidRDefault="00445A83">
      <w:r>
        <w:separator/>
      </w:r>
    </w:p>
  </w:footnote>
  <w:footnote w:type="continuationSeparator" w:id="0">
    <w:p w14:paraId="2AF644F0" w14:textId="77777777" w:rsidR="00445A83" w:rsidRDefault="00445A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31E9D9" w14:textId="77777777" w:rsidR="009D478D" w:rsidRDefault="00B863FD">
    <w:pPr>
      <w:pStyle w:val="Header"/>
    </w:pPr>
    <w:r>
      <w:rPr>
        <w:szCs w:val="20"/>
        <w:lang w:eastAsia="en-ZA"/>
      </w:rPr>
      <w:pict w14:anchorId="248F1ED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54" type="#_x0000_t75" style="position:absolute;margin-left:0;margin-top:0;width:595.7pt;height:842.15pt;z-index:-251643904;mso-wrap-edited:f;mso-position-horizontal:center;mso-position-horizontal-relative:margin;mso-position-vertical:center;mso-position-vertical-relative:margin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83806F" w14:textId="6E54CAE5" w:rsidR="009D478D" w:rsidRDefault="005F12BD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219F99A4" wp14:editId="1F3278E6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557032C" id="Rectangle 29" o:spid="_x0000_s1026" style="position:absolute;margin-left:531.85pt;margin-top:-35.65pt;width:27pt;height:69.9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6976" behindDoc="1" locked="0" layoutInCell="1" allowOverlap="1" wp14:anchorId="02D5F981" wp14:editId="0D87CE7A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19265"/>
              <wp:lineTo x="21225" y="19265"/>
              <wp:lineTo x="21225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5D183EE" wp14:editId="435659C2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9A5CA7D" id="Rectangle 27" o:spid="_x0000_s1026" style="position:absolute;margin-left:531.85pt;margin-top:66.3pt;width:27pt;height:755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4144" behindDoc="1" locked="0" layoutInCell="1" allowOverlap="1" wp14:anchorId="31BF38E6" wp14:editId="2AEE7BA2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6" name="Picture 9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0FF6AE91" wp14:editId="37EF691F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235" y="3668"/>
                  <wp:lineTo x="235" y="17117"/>
                  <wp:lineTo x="21259" y="17117"/>
                  <wp:lineTo x="21259" y="3668"/>
                  <wp:lineTo x="235" y="3668"/>
                </wp:wrapPolygon>
              </wp:wrapThrough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F5C7C11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F6AE91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6" type="#_x0000_t202" style="position:absolute;margin-left:-7.95pt;margin-top:49.5pt;width:275.85pt;height:26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" filled="f" stroked="f">
              <v:textbox inset=",7.2pt,,7.2pt">
                <w:txbxContent>
                  <w:p w14:paraId="5F5C7C11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0593B072" wp14:editId="292F241A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4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C910E7F" id="Rectangle 24" o:spid="_x0000_s1026" style="position:absolute;margin-left:531.85pt;margin-top:33.5pt;width:27pt;height:23.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C91809" w14:textId="7B1BEA7A" w:rsidR="009D478D" w:rsidRDefault="005F12BD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6368A1AF" wp14:editId="1FE6FA45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2FE4B97" id="Rectangle 15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5952" behindDoc="1" locked="0" layoutInCell="1" allowOverlap="1" wp14:anchorId="400FA8D7" wp14:editId="5341FB18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4" name="Picture 5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33CD1A05" wp14:editId="1BDB5CDB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C869F96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CD1A05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4" type="#_x0000_t202" style="position:absolute;margin-left:-9.75pt;margin-top:49.3pt;width:275.85pt;height:26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" filled="f" stroked="f">
              <v:textbox inset=",7.2pt,,7.2pt">
                <w:txbxContent>
                  <w:p w14:paraId="1C869F96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3120" behindDoc="1" locked="0" layoutInCell="1" allowOverlap="1" wp14:anchorId="5E6C0A74" wp14:editId="1209D50E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71D9FFC5" wp14:editId="6669C7B2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4C2AA54" id="Rectangle 1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53361D87" wp14:editId="3FB20861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37552AC" id="Rectangle 10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19D571D"/>
    <w:multiLevelType w:val="multilevel"/>
    <w:tmpl w:val="1D6065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1F855D2C"/>
    <w:multiLevelType w:val="hybridMultilevel"/>
    <w:tmpl w:val="62143890"/>
    <w:lvl w:ilvl="0" w:tplc="1C090013">
      <w:start w:val="1"/>
      <w:numFmt w:val="upperRoman"/>
      <w:lvlText w:val="%1."/>
      <w:lvlJc w:val="right"/>
      <w:pPr>
        <w:ind w:left="720" w:hanging="360"/>
      </w:pPr>
    </w:lvl>
    <w:lvl w:ilvl="1" w:tplc="1C090013">
      <w:start w:val="1"/>
      <w:numFmt w:val="upperRoman"/>
      <w:lvlText w:val="%2."/>
      <w:lvlJc w:val="righ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105674"/>
    <w:multiLevelType w:val="hybridMultilevel"/>
    <w:tmpl w:val="CCD20F5C"/>
    <w:lvl w:ilvl="0" w:tplc="B4280DCE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1C090013">
      <w:start w:val="1"/>
      <w:numFmt w:val="upperRoman"/>
      <w:lvlText w:val="%2."/>
      <w:lvlJc w:val="righ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784C9C"/>
    <w:multiLevelType w:val="multilevel"/>
    <w:tmpl w:val="8B84C8E0"/>
    <w:lvl w:ilvl="0">
      <w:start w:val="10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8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7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9694958">
    <w:abstractNumId w:val="0"/>
  </w:num>
  <w:num w:numId="2" w16cid:durableId="986939298">
    <w:abstractNumId w:val="5"/>
  </w:num>
  <w:num w:numId="3" w16cid:durableId="911424684">
    <w:abstractNumId w:val="7"/>
  </w:num>
  <w:num w:numId="4" w16cid:durableId="1130592432">
    <w:abstractNumId w:val="4"/>
  </w:num>
  <w:num w:numId="5" w16cid:durableId="1496339318">
    <w:abstractNumId w:val="1"/>
  </w:num>
  <w:num w:numId="6" w16cid:durableId="311762238">
    <w:abstractNumId w:val="3"/>
  </w:num>
  <w:num w:numId="7" w16cid:durableId="21518966">
    <w:abstractNumId w:val="2"/>
  </w:num>
  <w:num w:numId="8" w16cid:durableId="96438947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rAUAwv7xZCwAAAA="/>
  </w:docVars>
  <w:rsids>
    <w:rsidRoot w:val="005F12BD"/>
    <w:rsid w:val="00013422"/>
    <w:rsid w:val="00024FEF"/>
    <w:rsid w:val="00025B71"/>
    <w:rsid w:val="00035B57"/>
    <w:rsid w:val="00040472"/>
    <w:rsid w:val="00040DDA"/>
    <w:rsid w:val="000417F9"/>
    <w:rsid w:val="00044DD3"/>
    <w:rsid w:val="000450BD"/>
    <w:rsid w:val="00051FA1"/>
    <w:rsid w:val="00055744"/>
    <w:rsid w:val="00057EA8"/>
    <w:rsid w:val="000773F2"/>
    <w:rsid w:val="000A5B38"/>
    <w:rsid w:val="000B330A"/>
    <w:rsid w:val="000C37CD"/>
    <w:rsid w:val="000D066E"/>
    <w:rsid w:val="000E31DD"/>
    <w:rsid w:val="000E75E7"/>
    <w:rsid w:val="000F3E67"/>
    <w:rsid w:val="00111858"/>
    <w:rsid w:val="001360B1"/>
    <w:rsid w:val="00140ED2"/>
    <w:rsid w:val="001524CC"/>
    <w:rsid w:val="00162673"/>
    <w:rsid w:val="001721AA"/>
    <w:rsid w:val="001B3AF4"/>
    <w:rsid w:val="001C33BE"/>
    <w:rsid w:val="001D541C"/>
    <w:rsid w:val="001D5645"/>
    <w:rsid w:val="001E3E3F"/>
    <w:rsid w:val="001E5C58"/>
    <w:rsid w:val="00204897"/>
    <w:rsid w:val="00241C9C"/>
    <w:rsid w:val="00256F98"/>
    <w:rsid w:val="00261D29"/>
    <w:rsid w:val="00273ED1"/>
    <w:rsid w:val="00274D7F"/>
    <w:rsid w:val="00284C50"/>
    <w:rsid w:val="002A5FD6"/>
    <w:rsid w:val="002E0988"/>
    <w:rsid w:val="002E1C21"/>
    <w:rsid w:val="002E60A6"/>
    <w:rsid w:val="00301E24"/>
    <w:rsid w:val="00311E52"/>
    <w:rsid w:val="0031495B"/>
    <w:rsid w:val="003276C6"/>
    <w:rsid w:val="003410E3"/>
    <w:rsid w:val="0035324D"/>
    <w:rsid w:val="00353F01"/>
    <w:rsid w:val="003734CC"/>
    <w:rsid w:val="003743D9"/>
    <w:rsid w:val="003826D5"/>
    <w:rsid w:val="00391383"/>
    <w:rsid w:val="003A2228"/>
    <w:rsid w:val="003B1CEB"/>
    <w:rsid w:val="003D37F7"/>
    <w:rsid w:val="003D3BB2"/>
    <w:rsid w:val="004277D2"/>
    <w:rsid w:val="00440AB1"/>
    <w:rsid w:val="00445A83"/>
    <w:rsid w:val="00463F9C"/>
    <w:rsid w:val="00466087"/>
    <w:rsid w:val="004715F4"/>
    <w:rsid w:val="00471B6F"/>
    <w:rsid w:val="004A5E7A"/>
    <w:rsid w:val="004B027A"/>
    <w:rsid w:val="004B1836"/>
    <w:rsid w:val="004D2AA1"/>
    <w:rsid w:val="004F1A9F"/>
    <w:rsid w:val="004F3269"/>
    <w:rsid w:val="004F769C"/>
    <w:rsid w:val="005159A3"/>
    <w:rsid w:val="00515C4B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D7BDE"/>
    <w:rsid w:val="005F0665"/>
    <w:rsid w:val="005F12BD"/>
    <w:rsid w:val="005F64A5"/>
    <w:rsid w:val="00603BBE"/>
    <w:rsid w:val="0060596A"/>
    <w:rsid w:val="00611F0F"/>
    <w:rsid w:val="006177E9"/>
    <w:rsid w:val="006202FD"/>
    <w:rsid w:val="006208CA"/>
    <w:rsid w:val="0063103A"/>
    <w:rsid w:val="0063682D"/>
    <w:rsid w:val="00653E2C"/>
    <w:rsid w:val="006643A5"/>
    <w:rsid w:val="00665175"/>
    <w:rsid w:val="006821E1"/>
    <w:rsid w:val="006868BF"/>
    <w:rsid w:val="0069603B"/>
    <w:rsid w:val="006965CF"/>
    <w:rsid w:val="006A131C"/>
    <w:rsid w:val="006A5CF1"/>
    <w:rsid w:val="006D2193"/>
    <w:rsid w:val="006D24C5"/>
    <w:rsid w:val="006D30CA"/>
    <w:rsid w:val="006D6AD6"/>
    <w:rsid w:val="006E1BD2"/>
    <w:rsid w:val="007074A4"/>
    <w:rsid w:val="00711CF5"/>
    <w:rsid w:val="007322FF"/>
    <w:rsid w:val="00734942"/>
    <w:rsid w:val="00737F6D"/>
    <w:rsid w:val="00741D87"/>
    <w:rsid w:val="007566DC"/>
    <w:rsid w:val="00766222"/>
    <w:rsid w:val="00771D74"/>
    <w:rsid w:val="00780D15"/>
    <w:rsid w:val="0079296F"/>
    <w:rsid w:val="007A7A02"/>
    <w:rsid w:val="007C2776"/>
    <w:rsid w:val="007E37C4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A7092"/>
    <w:rsid w:val="008B267C"/>
    <w:rsid w:val="008B755C"/>
    <w:rsid w:val="008E01E3"/>
    <w:rsid w:val="008E7277"/>
    <w:rsid w:val="00900396"/>
    <w:rsid w:val="00902BF4"/>
    <w:rsid w:val="00903512"/>
    <w:rsid w:val="00912E99"/>
    <w:rsid w:val="0092038C"/>
    <w:rsid w:val="009344AB"/>
    <w:rsid w:val="009416FC"/>
    <w:rsid w:val="0094552B"/>
    <w:rsid w:val="0096077C"/>
    <w:rsid w:val="009704EC"/>
    <w:rsid w:val="009722E5"/>
    <w:rsid w:val="009908C7"/>
    <w:rsid w:val="009A295F"/>
    <w:rsid w:val="009A4FA6"/>
    <w:rsid w:val="009B3E93"/>
    <w:rsid w:val="009C2390"/>
    <w:rsid w:val="009D478D"/>
    <w:rsid w:val="009E1B43"/>
    <w:rsid w:val="009E57D6"/>
    <w:rsid w:val="009E7C8B"/>
    <w:rsid w:val="009F4FF1"/>
    <w:rsid w:val="009F5523"/>
    <w:rsid w:val="00A03DE2"/>
    <w:rsid w:val="00A133E1"/>
    <w:rsid w:val="00A21CE3"/>
    <w:rsid w:val="00A23B77"/>
    <w:rsid w:val="00A252C8"/>
    <w:rsid w:val="00A26AE7"/>
    <w:rsid w:val="00A32C92"/>
    <w:rsid w:val="00A417C5"/>
    <w:rsid w:val="00A4791D"/>
    <w:rsid w:val="00A91D14"/>
    <w:rsid w:val="00AA05D9"/>
    <w:rsid w:val="00AB2AC7"/>
    <w:rsid w:val="00AD373F"/>
    <w:rsid w:val="00AD5861"/>
    <w:rsid w:val="00AF3981"/>
    <w:rsid w:val="00B16202"/>
    <w:rsid w:val="00B174CE"/>
    <w:rsid w:val="00B209E6"/>
    <w:rsid w:val="00B2492C"/>
    <w:rsid w:val="00B2737E"/>
    <w:rsid w:val="00B3022D"/>
    <w:rsid w:val="00B309DE"/>
    <w:rsid w:val="00B4658A"/>
    <w:rsid w:val="00B55A2C"/>
    <w:rsid w:val="00B61518"/>
    <w:rsid w:val="00B63A12"/>
    <w:rsid w:val="00B72784"/>
    <w:rsid w:val="00B75270"/>
    <w:rsid w:val="00B863FD"/>
    <w:rsid w:val="00B87257"/>
    <w:rsid w:val="00B96C98"/>
    <w:rsid w:val="00BC4E4E"/>
    <w:rsid w:val="00BD1F20"/>
    <w:rsid w:val="00BD5476"/>
    <w:rsid w:val="00BF0CD6"/>
    <w:rsid w:val="00BF45D0"/>
    <w:rsid w:val="00BF6D36"/>
    <w:rsid w:val="00C34881"/>
    <w:rsid w:val="00C46968"/>
    <w:rsid w:val="00C624DE"/>
    <w:rsid w:val="00C65BC0"/>
    <w:rsid w:val="00C819B1"/>
    <w:rsid w:val="00CA73D3"/>
    <w:rsid w:val="00CB19A4"/>
    <w:rsid w:val="00CB5E3D"/>
    <w:rsid w:val="00CC591B"/>
    <w:rsid w:val="00CD6D75"/>
    <w:rsid w:val="00CD7237"/>
    <w:rsid w:val="00CE1BD1"/>
    <w:rsid w:val="00CF514E"/>
    <w:rsid w:val="00D07A2D"/>
    <w:rsid w:val="00D115D7"/>
    <w:rsid w:val="00D2715B"/>
    <w:rsid w:val="00D33CBC"/>
    <w:rsid w:val="00D63693"/>
    <w:rsid w:val="00D65F8C"/>
    <w:rsid w:val="00D767BC"/>
    <w:rsid w:val="00D80987"/>
    <w:rsid w:val="00D94B30"/>
    <w:rsid w:val="00DB5607"/>
    <w:rsid w:val="00DD261B"/>
    <w:rsid w:val="00DE1107"/>
    <w:rsid w:val="00DE1A63"/>
    <w:rsid w:val="00DE1F00"/>
    <w:rsid w:val="00DE5D39"/>
    <w:rsid w:val="00DF15A0"/>
    <w:rsid w:val="00DF7211"/>
    <w:rsid w:val="00E16457"/>
    <w:rsid w:val="00E2669F"/>
    <w:rsid w:val="00E34822"/>
    <w:rsid w:val="00E45559"/>
    <w:rsid w:val="00E472AC"/>
    <w:rsid w:val="00E75D80"/>
    <w:rsid w:val="00E77A2C"/>
    <w:rsid w:val="00EA10DC"/>
    <w:rsid w:val="00EA4FDC"/>
    <w:rsid w:val="00EA7589"/>
    <w:rsid w:val="00ED10E1"/>
    <w:rsid w:val="00EE2244"/>
    <w:rsid w:val="00EE23C0"/>
    <w:rsid w:val="00EE7A6F"/>
    <w:rsid w:val="00F0071D"/>
    <w:rsid w:val="00F12E7A"/>
    <w:rsid w:val="00F27E37"/>
    <w:rsid w:val="00F307B7"/>
    <w:rsid w:val="00F7180D"/>
    <w:rsid w:val="00F82F0C"/>
    <w:rsid w:val="00FB0676"/>
    <w:rsid w:val="00FD0628"/>
    <w:rsid w:val="00FD2BEF"/>
    <w:rsid w:val="00FE21A3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2141FC99"/>
  <w15:chartTrackingRefBased/>
  <w15:docId w15:val="{729783BD-DF94-435C-955F-332BD7D44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72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  <w:lang w:val="en-Z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  <w:lang w:val="en-ZA" w:eastAsia="en-GB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paragraph" w:styleId="ListParagraph">
    <w:name w:val="List Paragraph"/>
    <w:basedOn w:val="Normal"/>
    <w:uiPriority w:val="72"/>
    <w:qFormat/>
    <w:rsid w:val="000D066E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character" w:customStyle="1" w:styleId="apple-converted-space">
    <w:name w:val="apple-converted-space"/>
    <w:basedOn w:val="DefaultParagraphFont"/>
    <w:rsid w:val="004F76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3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shomang\Desktop\GEP%20Templates_%2007032022\GEP%20Letterhead%20Template%20Portrait%20-%200703202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C762369-7589-4957-9077-23BBFB7CDA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Letterhead Template Portrait - 07032022</Template>
  <TotalTime>4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0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Palesa Shomang</dc:creator>
  <cp:keywords/>
  <cp:lastModifiedBy>Palesa Shomang</cp:lastModifiedBy>
  <cp:revision>1</cp:revision>
  <cp:lastPrinted>2019-10-16T10:13:00Z</cp:lastPrinted>
  <dcterms:created xsi:type="dcterms:W3CDTF">2022-06-03T08:59:00Z</dcterms:created>
  <dcterms:modified xsi:type="dcterms:W3CDTF">2022-06-03T09:03:00Z</dcterms:modified>
</cp:coreProperties>
</file>